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0AB6" w14:textId="27C0D51C" w:rsidR="00BA00AB" w:rsidRDefault="0029050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PAGE</w:t>
      </w:r>
      <w:r>
        <w:rPr>
          <w:rFonts w:cs="Times New Roman"/>
          <w:szCs w:val="24"/>
        </w:rPr>
        <w:t xml:space="preserve">      (fl.1483)</w:t>
      </w:r>
    </w:p>
    <w:p w14:paraId="2BBC6D2A" w14:textId="76B49D80" w:rsidR="00290501" w:rsidRDefault="00290501" w:rsidP="009139A6">
      <w:pPr>
        <w:pStyle w:val="NoSpacing"/>
        <w:rPr>
          <w:rFonts w:cs="Times New Roman"/>
          <w:szCs w:val="24"/>
        </w:rPr>
      </w:pPr>
    </w:p>
    <w:p w14:paraId="0A0B2F04" w14:textId="6A175523" w:rsidR="00290501" w:rsidRDefault="00290501" w:rsidP="009139A6">
      <w:pPr>
        <w:pStyle w:val="NoSpacing"/>
        <w:rPr>
          <w:rFonts w:cs="Times New Roman"/>
          <w:szCs w:val="24"/>
        </w:rPr>
      </w:pPr>
    </w:p>
    <w:p w14:paraId="1C2A11C2" w14:textId="723B28D4" w:rsidR="00290501" w:rsidRDefault="0029050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Aug.1483</w:t>
      </w:r>
      <w:r>
        <w:rPr>
          <w:rFonts w:cs="Times New Roman"/>
          <w:szCs w:val="24"/>
        </w:rPr>
        <w:tab/>
        <w:t>He was a juror on the inquisition post mortem held in Melton, Suffolk,</w:t>
      </w:r>
    </w:p>
    <w:p w14:paraId="629A548F" w14:textId="45AAF70C" w:rsidR="00290501" w:rsidRDefault="0029050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Henry Bourchier, Earl of Essex(q.v.).</w:t>
      </w:r>
    </w:p>
    <w:p w14:paraId="1192DBDE" w14:textId="77777777" w:rsidR="00290501" w:rsidRDefault="00290501" w:rsidP="0029050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4AD45416" w14:textId="79A2882A" w:rsidR="00290501" w:rsidRDefault="00290501" w:rsidP="0029050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ed. Gordon McKelvie, pub. The Boydell Press 2021, p.</w:t>
      </w:r>
      <w:r>
        <w:rPr>
          <w:rFonts w:eastAsia="Times New Roman" w:cs="Times New Roman"/>
          <w:szCs w:val="24"/>
        </w:rPr>
        <w:t>38)</w:t>
      </w:r>
    </w:p>
    <w:p w14:paraId="6B4EA5AC" w14:textId="43369F69" w:rsidR="00290501" w:rsidRDefault="00290501" w:rsidP="00290501">
      <w:pPr>
        <w:pStyle w:val="NoSpacing"/>
        <w:rPr>
          <w:rFonts w:eastAsia="Times New Roman" w:cs="Times New Roman"/>
          <w:szCs w:val="24"/>
        </w:rPr>
      </w:pPr>
    </w:p>
    <w:p w14:paraId="218E5697" w14:textId="6C9C915B" w:rsidR="00290501" w:rsidRDefault="00290501" w:rsidP="00290501">
      <w:pPr>
        <w:pStyle w:val="NoSpacing"/>
        <w:rPr>
          <w:rFonts w:eastAsia="Times New Roman" w:cs="Times New Roman"/>
          <w:szCs w:val="24"/>
        </w:rPr>
      </w:pPr>
    </w:p>
    <w:p w14:paraId="4D813A3B" w14:textId="4E74337E" w:rsidR="00290501" w:rsidRPr="00290501" w:rsidRDefault="00290501" w:rsidP="00290501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16 March 2023</w:t>
      </w:r>
    </w:p>
    <w:sectPr w:rsidR="00290501" w:rsidRPr="002905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9B1DA" w14:textId="77777777" w:rsidR="00290501" w:rsidRDefault="00290501" w:rsidP="009139A6">
      <w:r>
        <w:separator/>
      </w:r>
    </w:p>
  </w:endnote>
  <w:endnote w:type="continuationSeparator" w:id="0">
    <w:p w14:paraId="04AF3C1E" w14:textId="77777777" w:rsidR="00290501" w:rsidRDefault="002905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025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992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6E6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7DAC1" w14:textId="77777777" w:rsidR="00290501" w:rsidRDefault="00290501" w:rsidP="009139A6">
      <w:r>
        <w:separator/>
      </w:r>
    </w:p>
  </w:footnote>
  <w:footnote w:type="continuationSeparator" w:id="0">
    <w:p w14:paraId="2253A10C" w14:textId="77777777" w:rsidR="00290501" w:rsidRDefault="002905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A0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D9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66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501"/>
    <w:rsid w:val="000666E0"/>
    <w:rsid w:val="002510B7"/>
    <w:rsid w:val="0029050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51678"/>
  <w15:chartTrackingRefBased/>
  <w15:docId w15:val="{FD9EE2D3-5384-454E-8430-EEFD22B46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2023-03-16T20:42:00Z</dcterms:created>
  <dcterms:modified xsi:type="dcterms:W3CDTF">2023-03-16T20:49:00Z</dcterms:modified>
</cp:coreProperties>
</file>